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C36C6" w14:textId="77777777" w:rsidR="006364AF" w:rsidRDefault="006364AF" w:rsidP="006364AF">
      <w:pPr>
        <w:pStyle w:val="NoSpacing"/>
      </w:pPr>
      <w:r>
        <w:rPr>
          <w:u w:val="single"/>
        </w:rPr>
        <w:t>William KELYNGHAM</w:t>
      </w:r>
      <w:r>
        <w:t xml:space="preserve">      (fl.1483)</w:t>
      </w:r>
    </w:p>
    <w:p w14:paraId="3F0E2A96" w14:textId="77777777" w:rsidR="006364AF" w:rsidRDefault="006364AF" w:rsidP="006364AF">
      <w:pPr>
        <w:pStyle w:val="NoSpacing"/>
      </w:pPr>
      <w:r>
        <w:t>of Horning, Norfolk. Yeoman.</w:t>
      </w:r>
    </w:p>
    <w:p w14:paraId="1D84A279" w14:textId="77777777" w:rsidR="006364AF" w:rsidRDefault="006364AF" w:rsidP="006364AF">
      <w:pPr>
        <w:pStyle w:val="NoSpacing"/>
      </w:pPr>
    </w:p>
    <w:p w14:paraId="0459B79B" w14:textId="77777777" w:rsidR="006364AF" w:rsidRDefault="006364AF" w:rsidP="006364AF">
      <w:pPr>
        <w:pStyle w:val="NoSpacing"/>
      </w:pPr>
    </w:p>
    <w:p w14:paraId="00E558E7" w14:textId="77777777" w:rsidR="006364AF" w:rsidRDefault="006364AF" w:rsidP="006364AF">
      <w:pPr>
        <w:pStyle w:val="NoSpacing"/>
      </w:pPr>
      <w:r>
        <w:tab/>
        <w:t>1483</w:t>
      </w:r>
      <w:r>
        <w:tab/>
        <w:t>Thomas Kesyng of London(q.v.) brought a plaint of debt against him,</w:t>
      </w:r>
    </w:p>
    <w:p w14:paraId="7990541B" w14:textId="77777777" w:rsidR="006364AF" w:rsidRDefault="006364AF" w:rsidP="006364AF">
      <w:pPr>
        <w:pStyle w:val="NoSpacing"/>
      </w:pPr>
      <w:r>
        <w:tab/>
      </w:r>
      <w:r>
        <w:tab/>
        <w:t>Richard Orme of Tilbury(q.v.), Richard Wattys of Alesham(q.v.),</w:t>
      </w:r>
    </w:p>
    <w:p w14:paraId="30F786DF" w14:textId="77777777" w:rsidR="006364AF" w:rsidRDefault="006364AF" w:rsidP="006364AF">
      <w:pPr>
        <w:pStyle w:val="NoSpacing"/>
      </w:pPr>
      <w:r>
        <w:tab/>
      </w:r>
      <w:r>
        <w:tab/>
        <w:t>John Colynson of London(q.v.) and William Shawe of Downham</w:t>
      </w:r>
    </w:p>
    <w:p w14:paraId="22FDF028" w14:textId="77777777" w:rsidR="006364AF" w:rsidRDefault="006364AF" w:rsidP="006364AF">
      <w:pPr>
        <w:pStyle w:val="NoSpacing"/>
      </w:pPr>
      <w:r>
        <w:tab/>
      </w:r>
      <w:r>
        <w:tab/>
        <w:t xml:space="preserve">Market(q.v.).   </w:t>
      </w:r>
    </w:p>
    <w:p w14:paraId="02F2EB87" w14:textId="2D52F196" w:rsidR="006364AF" w:rsidRDefault="006364AF" w:rsidP="006364AF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14:paraId="52F833A4" w14:textId="77777777" w:rsidR="004C76A7" w:rsidRDefault="004C76A7" w:rsidP="004C76A7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Thomas Kesyng of London, mercer(q.v.), brought a plaint of debt against</w:t>
      </w:r>
    </w:p>
    <w:p w14:paraId="16E1FF82" w14:textId="77777777" w:rsidR="004C76A7" w:rsidRDefault="004C76A7" w:rsidP="004C76A7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him, Richard Orme, Parson of Tilbury, Essex(q.v.), John Colynson</w:t>
      </w:r>
    </w:p>
    <w:p w14:paraId="7713EB66" w14:textId="77777777" w:rsidR="004C76A7" w:rsidRDefault="004C76A7" w:rsidP="004C76A7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of London(q.v.), Robert Wattys of Aylsham, Norfolk(q.v.), and William</w:t>
      </w:r>
    </w:p>
    <w:p w14:paraId="523AABB4" w14:textId="77777777" w:rsidR="004C76A7" w:rsidRDefault="004C76A7" w:rsidP="004C76A7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Shawe of Downham Market(q.v.).   </w:t>
      </w:r>
    </w:p>
    <w:p w14:paraId="620ACA1A" w14:textId="2DCE681F" w:rsidR="004C76A7" w:rsidRPr="004C76A7" w:rsidRDefault="004C76A7" w:rsidP="004C76A7">
      <w:pPr>
        <w:pStyle w:val="NoSpacing"/>
        <w:ind w:left="1440"/>
        <w:rPr>
          <w:rFonts w:eastAsia="Calibri"/>
        </w:rPr>
      </w:pPr>
      <w:r>
        <w:rPr>
          <w:rFonts w:eastAsia="Calibri"/>
        </w:rPr>
        <w:t xml:space="preserve">( </w:t>
      </w:r>
      <w:hyperlink r:id="rId7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3C4247F9" w14:textId="77777777" w:rsidR="006364AF" w:rsidRDefault="006364AF" w:rsidP="006364AF">
      <w:pPr>
        <w:pStyle w:val="NoSpacing"/>
      </w:pPr>
    </w:p>
    <w:p w14:paraId="55D0028F" w14:textId="77777777" w:rsidR="006364AF" w:rsidRDefault="006364AF" w:rsidP="006364AF">
      <w:pPr>
        <w:pStyle w:val="NoSpacing"/>
      </w:pPr>
    </w:p>
    <w:p w14:paraId="27FF1665" w14:textId="77777777" w:rsidR="006364AF" w:rsidRDefault="006364AF" w:rsidP="006364AF">
      <w:pPr>
        <w:pStyle w:val="NoSpacing"/>
      </w:pPr>
    </w:p>
    <w:p w14:paraId="000AF07F" w14:textId="627D4227" w:rsidR="00E47068" w:rsidRDefault="006364AF" w:rsidP="006364AF">
      <w:pPr>
        <w:pStyle w:val="NoSpacing"/>
      </w:pPr>
      <w:r>
        <w:t>14 November 2014</w:t>
      </w:r>
    </w:p>
    <w:p w14:paraId="7A5FCAA6" w14:textId="6E557D6F" w:rsidR="004C76A7" w:rsidRPr="00C009D8" w:rsidRDefault="004C76A7" w:rsidP="006364AF">
      <w:pPr>
        <w:pStyle w:val="NoSpacing"/>
      </w:pPr>
      <w:r>
        <w:t>31 January 2022</w:t>
      </w:r>
    </w:p>
    <w:sectPr w:rsidR="004C76A7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078C" w14:textId="77777777" w:rsidR="006364AF" w:rsidRDefault="006364AF" w:rsidP="00920DE3">
      <w:pPr>
        <w:spacing w:after="0" w:line="240" w:lineRule="auto"/>
      </w:pPr>
      <w:r>
        <w:separator/>
      </w:r>
    </w:p>
  </w:endnote>
  <w:endnote w:type="continuationSeparator" w:id="0">
    <w:p w14:paraId="36510BC4" w14:textId="77777777" w:rsidR="006364AF" w:rsidRDefault="006364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0955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524" w14:textId="77777777" w:rsidR="00C009D8" w:rsidRPr="00C009D8" w:rsidRDefault="00C009D8">
    <w:pPr>
      <w:pStyle w:val="Footer"/>
    </w:pPr>
    <w:r>
      <w:t>Copyright I.S.Rogers 9 August 2013</w:t>
    </w:r>
  </w:p>
  <w:p w14:paraId="7B22D07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B755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8D668" w14:textId="77777777" w:rsidR="006364AF" w:rsidRDefault="006364AF" w:rsidP="00920DE3">
      <w:pPr>
        <w:spacing w:after="0" w:line="240" w:lineRule="auto"/>
      </w:pPr>
      <w:r>
        <w:separator/>
      </w:r>
    </w:p>
  </w:footnote>
  <w:footnote w:type="continuationSeparator" w:id="0">
    <w:p w14:paraId="0E4472BA" w14:textId="77777777" w:rsidR="006364AF" w:rsidRDefault="006364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9DE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E759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26A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64AF"/>
    <w:rsid w:val="00120749"/>
    <w:rsid w:val="004C76A7"/>
    <w:rsid w:val="00624CAE"/>
    <w:rsid w:val="006364A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040E2"/>
  <w15:docId w15:val="{93D8FFFE-9D51-4E58-B293-DCD66E4F4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364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2014-11-18T20:18:00Z</dcterms:created>
  <dcterms:modified xsi:type="dcterms:W3CDTF">2022-01-31T10:48:00Z</dcterms:modified>
</cp:coreProperties>
</file>